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842DF" w14:textId="77777777" w:rsidR="00253D34" w:rsidRDefault="00253D34" w:rsidP="00753BA5">
      <w:pPr>
        <w:rPr>
          <w:rFonts w:cs="Arial"/>
        </w:rPr>
      </w:pPr>
    </w:p>
    <w:p w14:paraId="38901B7D" w14:textId="3D46041B" w:rsidR="00753BA5" w:rsidRDefault="00753BA5" w:rsidP="00753BA5">
      <w:pPr>
        <w:rPr>
          <w:rFonts w:cs="Arial"/>
        </w:rPr>
      </w:pPr>
      <w:r w:rsidRPr="63D0E368">
        <w:rPr>
          <w:rFonts w:cs="Arial"/>
        </w:rPr>
        <w:t>Števi</w:t>
      </w:r>
      <w:r w:rsidR="000C2019">
        <w:rPr>
          <w:rFonts w:cs="Arial"/>
        </w:rPr>
        <w:t>l</w:t>
      </w:r>
      <w:r w:rsidRPr="63D0E368">
        <w:rPr>
          <w:rFonts w:cs="Arial"/>
        </w:rPr>
        <w:t xml:space="preserve">ka: </w:t>
      </w:r>
      <w:r w:rsidR="004958F1">
        <w:rPr>
          <w:rFonts w:cs="Arial"/>
        </w:rPr>
        <w:t>98.2024</w:t>
      </w: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424480A8" w14:textId="766C376C" w:rsidR="00BE53F8" w:rsidRPr="00BE53F8" w:rsidRDefault="00BE53F8" w:rsidP="00BE53F8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E53F8">
        <w:rPr>
          <w:rFonts w:ascii="Arial" w:hAnsi="Arial" w:cs="Arial"/>
          <w:b/>
          <w:bCs/>
        </w:rPr>
        <w:t>Razlog za izključitev iz 5k člena UREDBE SVETA (EU) 2022/576</w:t>
      </w:r>
    </w:p>
    <w:p w14:paraId="5908806D" w14:textId="164F44CA" w:rsidR="00BE53F8" w:rsidRPr="00BE53F8" w:rsidRDefault="00BE53F8" w:rsidP="00BE53F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3633B5CE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78D2825D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3EE02485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37E5CA2C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3D0D13AC" w14:textId="77777777" w:rsidR="00B16B50" w:rsidRPr="00BE53F8" w:rsidRDefault="00B16B50" w:rsidP="00BE53F8">
      <w:pPr>
        <w:tabs>
          <w:tab w:val="left" w:pos="1083"/>
        </w:tabs>
        <w:rPr>
          <w:rFonts w:cs="Arial"/>
        </w:rPr>
      </w:pPr>
    </w:p>
    <w:p w14:paraId="03A97C1D" w14:textId="77777777" w:rsidR="00B16B50" w:rsidRPr="00B16B50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13B8ED5A" w14:textId="77777777" w:rsidR="00B16B50" w:rsidRPr="00B16B50" w:rsidRDefault="00B16B50" w:rsidP="00B16B50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14:paraId="7E851D48" w14:textId="77777777" w:rsidR="00B16B50" w:rsidRPr="00B16B50" w:rsidRDefault="00B16B50" w:rsidP="00B16B50">
      <w:pPr>
        <w:jc w:val="both"/>
        <w:rPr>
          <w:rFonts w:cs="Arial"/>
        </w:rPr>
      </w:pPr>
    </w:p>
    <w:p w14:paraId="6F780D2D" w14:textId="77777777" w:rsidR="00B16B50" w:rsidRPr="00B16B50" w:rsidRDefault="00B16B50" w:rsidP="00B16B50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02E590D0" w14:textId="3EE7AE7A" w:rsidR="00881614" w:rsidRPr="00057D92" w:rsidRDefault="00B16B50" w:rsidP="00057D92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 xml:space="preserve">obrazca </w:t>
      </w:r>
      <w:proofErr w:type="spellStart"/>
      <w:r w:rsidRPr="00B16B50">
        <w:rPr>
          <w:rFonts w:ascii="Arial" w:hAnsi="Arial" w:cs="Arial"/>
        </w:rPr>
        <w:t>OBR</w:t>
      </w:r>
      <w:proofErr w:type="spellEnd"/>
      <w:r w:rsidRPr="00B16B50">
        <w:rPr>
          <w:rFonts w:ascii="Arial" w:hAnsi="Arial" w:cs="Arial"/>
        </w:rPr>
        <w:t xml:space="preserve"> – 2.04 (Pogoji za ugotavljanje sposobnosti in usposobljenosti ponudnika).</w:t>
      </w:r>
    </w:p>
    <w:p w14:paraId="29CB4039" w14:textId="77777777" w:rsidR="00881614" w:rsidRDefault="00881614" w:rsidP="00972234">
      <w:pPr>
        <w:tabs>
          <w:tab w:val="left" w:pos="1083"/>
        </w:tabs>
        <w:rPr>
          <w:rFonts w:cs="Arial"/>
        </w:rPr>
      </w:pPr>
    </w:p>
    <w:p w14:paraId="2BAF7770" w14:textId="77777777" w:rsidR="00972234" w:rsidRPr="00881614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14:paraId="0585C6E7" w14:textId="0D009118" w:rsidR="00972234" w:rsidRDefault="00972234" w:rsidP="00972234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69CAF05A" w14:textId="2989F67E" w:rsidR="009211DD" w:rsidRDefault="009211DD" w:rsidP="00972234">
      <w:pPr>
        <w:jc w:val="both"/>
        <w:rPr>
          <w:rFonts w:cs="Arial"/>
        </w:rPr>
      </w:pPr>
    </w:p>
    <w:p w14:paraId="41E32A5D" w14:textId="77777777" w:rsidR="00972234" w:rsidRPr="001308DD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14:paraId="42DD101F" w14:textId="77777777" w:rsidR="00972234" w:rsidRPr="001E1928" w:rsidRDefault="00972234" w:rsidP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  <w:bookmarkStart w:id="1" w:name="_GoBack"/>
      <w:bookmarkEnd w:id="1"/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145AC8A9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p w14:paraId="23FA9B8B" w14:textId="6C8D21CE" w:rsidR="00D47195" w:rsidRPr="00753BA5" w:rsidRDefault="00D47195" w:rsidP="009211DD"/>
    <w:sectPr w:rsidR="00D47195" w:rsidRPr="00753BA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DE6AD" w14:textId="77777777" w:rsidR="00C315AA" w:rsidRDefault="00C315AA">
      <w:r>
        <w:separator/>
      </w:r>
    </w:p>
  </w:endnote>
  <w:endnote w:type="continuationSeparator" w:id="0">
    <w:p w14:paraId="7013F4C6" w14:textId="77777777" w:rsidR="00C315AA" w:rsidRDefault="00C3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253D34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5C98C7F9" w14:textId="4811CC7A" w:rsidR="00253D34" w:rsidRDefault="00253D34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786699B" wp14:editId="3D3C2986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3C0BDAB" w14:textId="484A11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FB316" w14:textId="77777777" w:rsidR="00C315AA" w:rsidRDefault="00C315AA">
      <w:r>
        <w:separator/>
      </w:r>
    </w:p>
  </w:footnote>
  <w:footnote w:type="continuationSeparator" w:id="0">
    <w:p w14:paraId="7F8AF73D" w14:textId="77777777" w:rsidR="00C315AA" w:rsidRDefault="00C3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4824BF66" w:rsidR="00370866" w:rsidRPr="00C0552D" w:rsidRDefault="00253D3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C2B8FE5" wp14:editId="3C66AF9F">
                <wp:extent cx="1316270" cy="497156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9380" cy="5021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A069DF">
            <w:rPr>
              <w:rFonts w:cs="Arial"/>
              <w:sz w:val="16"/>
              <w:szCs w:val="16"/>
            </w:rPr>
            <w:t>OBR</w:t>
          </w:r>
          <w:proofErr w:type="spellEnd"/>
          <w:r w:rsidRPr="00A069DF">
            <w:rPr>
              <w:rFonts w:cs="Arial"/>
              <w:sz w:val="16"/>
              <w:szCs w:val="16"/>
            </w:rPr>
            <w:t xml:space="preserve">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8"/>
  </w:num>
  <w:num w:numId="8">
    <w:abstractNumId w:val="15"/>
  </w:num>
  <w:num w:numId="9">
    <w:abstractNumId w:val="16"/>
  </w:num>
  <w:num w:numId="10">
    <w:abstractNumId w:val="17"/>
  </w:num>
  <w:num w:numId="11">
    <w:abstractNumId w:val="10"/>
  </w:num>
  <w:num w:numId="12">
    <w:abstractNumId w:val="7"/>
  </w:num>
  <w:num w:numId="13">
    <w:abstractNumId w:val="19"/>
  </w:num>
  <w:num w:numId="14">
    <w:abstractNumId w:val="12"/>
  </w:num>
  <w:num w:numId="15">
    <w:abstractNumId w:val="13"/>
  </w:num>
  <w:num w:numId="16">
    <w:abstractNumId w:val="11"/>
  </w:num>
  <w:num w:numId="17">
    <w:abstractNumId w:val="4"/>
  </w:num>
  <w:num w:numId="18">
    <w:abstractNumId w:va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211DD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48FFFA-8EA6-4DA6-A298-C7282A27440F}"/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ED5C0-C23A-4789-8D2D-28AAA5A0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2</Pages>
  <Words>308</Words>
  <Characters>1758</Characters>
  <Application>Microsoft Office Word</Application>
  <DocSecurity>0</DocSecurity>
  <Lines>14</Lines>
  <Paragraphs>4</Paragraphs>
  <ScaleCrop>false</ScaleCrop>
  <Company>ZRSBR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105</cp:revision>
  <cp:lastPrinted>2016-01-04T14:36:00Z</cp:lastPrinted>
  <dcterms:created xsi:type="dcterms:W3CDTF">2015-04-24T11:06:00Z</dcterms:created>
  <dcterms:modified xsi:type="dcterms:W3CDTF">2024-06-26T11:06:00Z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